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Blyborough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Lincoln Castle into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Elizabeth de la Pole(q.v.).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21-291)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Lincoln Castle 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Elizabeth de la Pole(q.v.).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 21-292)</w:t>
      </w: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3DDB" w:rsidRPr="00153DDB" w:rsidRDefault="00153DD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End w:id="0"/>
    </w:p>
    <w:sectPr w:rsidR="00153DDB" w:rsidRPr="00153D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DDB" w:rsidRDefault="00153DDB" w:rsidP="00E71FC3">
      <w:pPr>
        <w:spacing w:after="0" w:line="240" w:lineRule="auto"/>
      </w:pPr>
      <w:r>
        <w:separator/>
      </w:r>
    </w:p>
  </w:endnote>
  <w:endnote w:type="continuationSeparator" w:id="0">
    <w:p w:rsidR="00153DDB" w:rsidRDefault="00153D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DDB" w:rsidRDefault="00153DDB" w:rsidP="00E71FC3">
      <w:pPr>
        <w:spacing w:after="0" w:line="240" w:lineRule="auto"/>
      </w:pPr>
      <w:r>
        <w:separator/>
      </w:r>
    </w:p>
  </w:footnote>
  <w:footnote w:type="continuationSeparator" w:id="0">
    <w:p w:rsidR="00153DDB" w:rsidRDefault="00153D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DB"/>
    <w:rsid w:val="00153DDB"/>
    <w:rsid w:val="002E6AB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57C1E"/>
  <w15:chartTrackingRefBased/>
  <w15:docId w15:val="{76FFADCF-77F0-4EFD-9F24-3F3A519D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2016-02-29T21:49:00Z</dcterms:created>
  <dcterms:modified xsi:type="dcterms:W3CDTF">2016-02-29T22:00:00Z</dcterms:modified>
</cp:coreProperties>
</file>